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50D2B">
        <w:rPr>
          <w:rFonts w:cs="Arial"/>
          <w:b/>
          <w:caps/>
          <w:sz w:val="28"/>
          <w:szCs w:val="28"/>
        </w:rPr>
        <w:t>1254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20FF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20FF5">
              <w:rPr>
                <w:rFonts w:cs="Arial"/>
                <w:sz w:val="20"/>
                <w:szCs w:val="20"/>
              </w:rPr>
              <w:t>Providências junto à Secretaria de Infraestrutura visando à instalação de iluminação pública (braço, lâmpada e luminária) no poste existente na viela situada entre a Rua Arthur Verdelli e a Avenida Diogo Fontes,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20FF5" w:rsidRPr="00D646CA" w:rsidRDefault="003A77BE" w:rsidP="00920FF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920FF5" w:rsidRPr="001840AD">
        <w:rPr>
          <w:rFonts w:cs="Arial"/>
        </w:rPr>
        <w:t>Excelentíssimo Senhor Prefeito Municipal de Jacareí</w:t>
      </w:r>
      <w:r w:rsidR="00920FF5">
        <w:rPr>
          <w:rFonts w:cs="Arial"/>
        </w:rPr>
        <w:t xml:space="preserve"> </w:t>
      </w:r>
      <w:r w:rsidR="00920FF5" w:rsidRPr="00423D42">
        <w:rPr>
          <w:rFonts w:cs="Arial"/>
        </w:rPr>
        <w:t>que sejam tomadas providências junto à</w:t>
      </w:r>
      <w:r w:rsidR="00920FF5">
        <w:rPr>
          <w:rFonts w:cs="Arial"/>
        </w:rPr>
        <w:t xml:space="preserve"> Secretaria de Infraestrutura </w:t>
      </w:r>
      <w:r w:rsidR="00920FF5" w:rsidRPr="00D20345">
        <w:rPr>
          <w:rFonts w:cs="Arial"/>
        </w:rPr>
        <w:t xml:space="preserve">visando </w:t>
      </w:r>
      <w:r w:rsidR="00920FF5" w:rsidRPr="00D646CA">
        <w:rPr>
          <w:rFonts w:cs="Arial"/>
        </w:rPr>
        <w:t xml:space="preserve">à instalação de iluminação pública (braço, lâmpada e luminária) no poste existente na viela entre as ruas Arthur Verdelli e Diogo Fontes, no </w:t>
      </w:r>
      <w:r w:rsidR="00920FF5" w:rsidRPr="00D646CA">
        <w:rPr>
          <w:rFonts w:cs="Arial"/>
        </w:rPr>
        <w:t xml:space="preserve">Bairro </w:t>
      </w:r>
      <w:r w:rsidR="00920FF5" w:rsidRPr="00D646CA">
        <w:rPr>
          <w:rFonts w:cs="Arial"/>
        </w:rPr>
        <w:t xml:space="preserve">Cidade Nova Jacareí.  </w:t>
      </w:r>
    </w:p>
    <w:p w:rsidR="00920FF5" w:rsidRDefault="00920FF5" w:rsidP="00920FF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646CA">
        <w:rPr>
          <w:rFonts w:cs="Arial"/>
        </w:rPr>
        <w:t>O local é muito escuro à noite e nosso pedido tem o principal objetivo de proporcionar visibilidade e segurança para os moradores e pedestres, evitando assim que a área se torne um espaço para criminalidade.</w:t>
      </w:r>
    </w:p>
    <w:p w:rsidR="00F22FC9" w:rsidRDefault="00920FF5" w:rsidP="00920FF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09B3">
        <w:rPr>
          <w:rFonts w:cs="Arial"/>
        </w:rPr>
        <w:t xml:space="preserve">Destacamos o envio do </w:t>
      </w:r>
      <w:r w:rsidRPr="00F909B3">
        <w:rPr>
          <w:rFonts w:cs="Arial"/>
          <w:b/>
        </w:rPr>
        <w:t xml:space="preserve">OFÍCIO </w:t>
      </w:r>
      <w:r>
        <w:rPr>
          <w:rFonts w:cs="Arial"/>
          <w:b/>
        </w:rPr>
        <w:t xml:space="preserve">INFRA </w:t>
      </w:r>
      <w:r w:rsidRPr="00F909B3">
        <w:rPr>
          <w:rFonts w:cs="Arial"/>
          <w:b/>
        </w:rPr>
        <w:t xml:space="preserve">Nº </w:t>
      </w:r>
      <w:r>
        <w:rPr>
          <w:rFonts w:cs="Arial"/>
          <w:b/>
        </w:rPr>
        <w:t>107</w:t>
      </w:r>
      <w:r w:rsidRPr="009C77E7">
        <w:rPr>
          <w:rFonts w:cs="Arial"/>
          <w:b/>
        </w:rPr>
        <w:t>/2021/</w:t>
      </w:r>
      <w:proofErr w:type="spellStart"/>
      <w:r w:rsidRPr="009C77E7">
        <w:rPr>
          <w:rFonts w:cs="Arial"/>
          <w:b/>
        </w:rPr>
        <w:t>VERª.MA</w:t>
      </w:r>
      <w:proofErr w:type="spellEnd"/>
      <w:r w:rsidRPr="00F909B3">
        <w:rPr>
          <w:rFonts w:cs="Arial"/>
        </w:rPr>
        <w:t>, no dia 0</w:t>
      </w:r>
      <w:r>
        <w:rPr>
          <w:rFonts w:cs="Arial"/>
        </w:rPr>
        <w:t>5</w:t>
      </w:r>
      <w:r w:rsidRPr="00F909B3">
        <w:rPr>
          <w:rFonts w:cs="Arial"/>
        </w:rPr>
        <w:t xml:space="preserve">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20FF5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20FF5">
        <w:rPr>
          <w:rFonts w:cs="Arial"/>
        </w:rPr>
        <w:t>12 de maio de 2021.</w:t>
      </w:r>
    </w:p>
    <w:p w:rsidR="00920FF5" w:rsidRDefault="00920FF5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20FF5" w:rsidRDefault="00920FF5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20FF5" w:rsidRPr="005D429C" w:rsidRDefault="00920FF5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20FF5" w:rsidRDefault="00920FF5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  <w:bookmarkStart w:id="0" w:name="_GoBack"/>
      <w:bookmarkEnd w:id="0"/>
    </w:p>
    <w:sectPr w:rsidR="00920FF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199" w:rsidRDefault="00493199">
      <w:r>
        <w:separator/>
      </w:r>
    </w:p>
  </w:endnote>
  <w:endnote w:type="continuationSeparator" w:id="0">
    <w:p w:rsidR="00493199" w:rsidRDefault="0049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199" w:rsidRDefault="00493199">
      <w:r>
        <w:separator/>
      </w:r>
    </w:p>
  </w:footnote>
  <w:footnote w:type="continuationSeparator" w:id="0">
    <w:p w:rsidR="00493199" w:rsidRDefault="00493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0D2B"/>
    <w:rsid w:val="00451BDA"/>
    <w:rsid w:val="00487D64"/>
    <w:rsid w:val="00493115"/>
    <w:rsid w:val="00493199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0FF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37A57-4AA8-44CD-9B45-F427C144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2021-05-10T13:14:00Z</dcterms:created>
  <dcterms:modified xsi:type="dcterms:W3CDTF">2021-05-10T13:14:00Z</dcterms:modified>
</cp:coreProperties>
</file>